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69" w:rsidRDefault="00494269" w:rsidP="004942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FENTON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494269" w:rsidRDefault="00494269" w:rsidP="004942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4269" w:rsidRDefault="00494269" w:rsidP="004942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4269" w:rsidRDefault="00494269" w:rsidP="004942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</w:t>
      </w:r>
    </w:p>
    <w:p w:rsidR="00494269" w:rsidRDefault="00494269" w:rsidP="004942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494269" w:rsidRDefault="00494269" w:rsidP="004942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24-105)</w:t>
      </w:r>
    </w:p>
    <w:p w:rsidR="00494269" w:rsidRDefault="00494269" w:rsidP="004942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4269" w:rsidRDefault="00494269" w:rsidP="004942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4269" w:rsidRDefault="00494269" w:rsidP="004942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2016</w:t>
      </w:r>
    </w:p>
    <w:p w:rsidR="006B2F86" w:rsidRPr="00494269" w:rsidRDefault="0049426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942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269" w:rsidRDefault="00494269" w:rsidP="00E71FC3">
      <w:pPr>
        <w:spacing w:after="0" w:line="240" w:lineRule="auto"/>
      </w:pPr>
      <w:r>
        <w:separator/>
      </w:r>
    </w:p>
  </w:endnote>
  <w:endnote w:type="continuationSeparator" w:id="0">
    <w:p w:rsidR="00494269" w:rsidRDefault="004942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269" w:rsidRDefault="00494269" w:rsidP="00E71FC3">
      <w:pPr>
        <w:spacing w:after="0" w:line="240" w:lineRule="auto"/>
      </w:pPr>
      <w:r>
        <w:separator/>
      </w:r>
    </w:p>
  </w:footnote>
  <w:footnote w:type="continuationSeparator" w:id="0">
    <w:p w:rsidR="00494269" w:rsidRDefault="004942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269"/>
    <w:rsid w:val="0049426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92F88"/>
  <w15:chartTrackingRefBased/>
  <w15:docId w15:val="{08E5BE56-EF06-4A93-9D58-5D3B44D07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9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2016-05-21T21:35:00Z</dcterms:created>
  <dcterms:modified xsi:type="dcterms:W3CDTF">2016-05-21T21:36:00Z</dcterms:modified>
</cp:coreProperties>
</file>